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proofErr w:type="gramStart"/>
            <w:r>
              <w:rPr>
                <w:sz w:val="18"/>
                <w:szCs w:val="18"/>
              </w:rPr>
              <w:t>е</w:t>
            </w:r>
            <w:proofErr w:type="gramEnd"/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B04F1" w:rsidRDefault="00744310" w:rsidP="00CB04F1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B04F1" w:rsidRPr="00CB04F1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Локомотивная, </w:t>
      </w:r>
    </w:p>
    <w:p w:rsidR="009B5A33" w:rsidRDefault="00CB04F1" w:rsidP="00CB04F1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CB04F1">
        <w:rPr>
          <w:rFonts w:eastAsia="Arial"/>
          <w:b/>
          <w:kern w:val="3"/>
          <w:sz w:val="24"/>
          <w:szCs w:val="24"/>
          <w:lang w:eastAsia="zh-CN"/>
        </w:rPr>
        <w:t>д. 36</w:t>
      </w:r>
      <w:r>
        <w:rPr>
          <w:rFonts w:eastAsia="Arial"/>
          <w:b/>
          <w:kern w:val="3"/>
          <w:sz w:val="24"/>
          <w:szCs w:val="24"/>
          <w:lang w:eastAsia="zh-CN"/>
        </w:rPr>
        <w:t xml:space="preserve">  </w:t>
      </w:r>
    </w:p>
    <w:p w:rsidR="00CB04F1" w:rsidRDefault="00CB04F1" w:rsidP="00CB04F1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A6C55" w:rsidRDefault="0010435B" w:rsidP="007D5ECF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613AE" w:rsidRPr="009613A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proofErr w:type="gramStart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том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6C55" w:rsidRPr="00CA6C55">
        <w:rPr>
          <w:b/>
          <w:color w:val="000000"/>
          <w:kern w:val="3"/>
          <w:sz w:val="24"/>
          <w:szCs w:val="24"/>
          <w:lang w:eastAsia="zh-CN" w:bidi="hi-IN"/>
        </w:rPr>
        <w:t>280 000,00</w:t>
      </w:r>
      <w:r w:rsidR="00CA6C5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D5ECF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CA6C55" w:rsidRPr="00CA6C55">
        <w:rPr>
          <w:b/>
          <w:bCs/>
          <w:color w:val="000000"/>
          <w:kern w:val="3"/>
          <w:sz w:val="24"/>
          <w:szCs w:val="24"/>
          <w:lang w:eastAsia="zh-CN" w:bidi="hi-IN"/>
        </w:rPr>
        <w:t>23 000,00</w:t>
      </w:r>
      <w:r w:rsidR="00CA6C5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A6C55" w:rsidRPr="00CA6C55">
        <w:rPr>
          <w:b/>
          <w:bCs/>
          <w:color w:val="000000"/>
          <w:kern w:val="3"/>
          <w:sz w:val="24"/>
          <w:szCs w:val="24"/>
          <w:lang w:eastAsia="zh-CN" w:bidi="hi-IN"/>
        </w:rPr>
        <w:t>4 500,00</w:t>
      </w:r>
      <w:r w:rsidR="00CA6C5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613A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6C55"/>
    <w:rsid w:val="00CB04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FC4BA-1807-4A74-B875-7DE97E626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19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23</cp:revision>
  <cp:lastPrinted>2023-02-01T06:27:00Z</cp:lastPrinted>
  <dcterms:created xsi:type="dcterms:W3CDTF">2024-06-18T11:39:00Z</dcterms:created>
  <dcterms:modified xsi:type="dcterms:W3CDTF">2024-07-01T06:52:00Z</dcterms:modified>
</cp:coreProperties>
</file>